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Edward BOTELER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 (fl.1434)</w:t>
      </w: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19 Mar.1434</w:t>
      </w:r>
      <w:r w:rsidRPr="008C2A52">
        <w:rPr>
          <w:rFonts w:ascii="Times New Roman" w:hAnsi="Times New Roman" w:cs="Times New Roman"/>
          <w:sz w:val="24"/>
          <w:szCs w:val="24"/>
        </w:rPr>
        <w:tab/>
        <w:t>He was a juror on the inquisition melius inquirendo held in</w:t>
      </w: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 xml:space="preserve">Ilchester, Somerset, into lands of the late Elizabeth </w:t>
      </w: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Botreaux(q.v.).</w:t>
      </w: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eCIPM 24-187)</w:t>
      </w: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86" w:rsidRPr="008C2A52" w:rsidRDefault="00892786" w:rsidP="0089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786" w:rsidRDefault="00892786" w:rsidP="00564E3C">
      <w:pPr>
        <w:spacing w:after="0" w:line="240" w:lineRule="auto"/>
      </w:pPr>
      <w:r>
        <w:separator/>
      </w:r>
    </w:p>
  </w:endnote>
  <w:endnote w:type="continuationSeparator" w:id="0">
    <w:p w:rsidR="00892786" w:rsidRDefault="0089278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92786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786" w:rsidRDefault="00892786" w:rsidP="00564E3C">
      <w:pPr>
        <w:spacing w:after="0" w:line="240" w:lineRule="auto"/>
      </w:pPr>
      <w:r>
        <w:separator/>
      </w:r>
    </w:p>
  </w:footnote>
  <w:footnote w:type="continuationSeparator" w:id="0">
    <w:p w:rsidR="00892786" w:rsidRDefault="0089278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786"/>
    <w:rsid w:val="00372DC6"/>
    <w:rsid w:val="00564E3C"/>
    <w:rsid w:val="0064591D"/>
    <w:rsid w:val="0089278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BE3202-E868-4292-8CA9-8E79EDAC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92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2016-02-17T20:12:00Z</dcterms:created>
  <dcterms:modified xsi:type="dcterms:W3CDTF">2016-02-17T20:12:00Z</dcterms:modified>
</cp:coreProperties>
</file>